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B79E5" w14:textId="77777777" w:rsidR="00D86FA0" w:rsidRDefault="00D86FA0" w:rsidP="00D86F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BOTELER</w:t>
      </w:r>
      <w:r>
        <w:rPr>
          <w:rFonts w:ascii="Times New Roman" w:hAnsi="Times New Roman" w:cs="Times New Roman"/>
        </w:rPr>
        <w:t xml:space="preserve">       (fl.1483)</w:t>
      </w:r>
    </w:p>
    <w:p w14:paraId="45CFF878" w14:textId="77777777" w:rsidR="00D86FA0" w:rsidRDefault="00D86FA0" w:rsidP="00D86F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567BE8DC" w14:textId="77777777" w:rsidR="00D86FA0" w:rsidRDefault="00D86FA0" w:rsidP="00D86FA0">
      <w:pPr>
        <w:rPr>
          <w:rFonts w:ascii="Times New Roman" w:hAnsi="Times New Roman" w:cs="Times New Roman"/>
        </w:rPr>
      </w:pPr>
    </w:p>
    <w:p w14:paraId="6AA134E2" w14:textId="77777777" w:rsidR="00D86FA0" w:rsidRDefault="00D86FA0" w:rsidP="00D86FA0">
      <w:pPr>
        <w:rPr>
          <w:rFonts w:ascii="Times New Roman" w:hAnsi="Times New Roman" w:cs="Times New Roman"/>
        </w:rPr>
      </w:pPr>
    </w:p>
    <w:p w14:paraId="4576B0B2" w14:textId="77777777" w:rsidR="00D86FA0" w:rsidRDefault="00D86FA0" w:rsidP="00D86FA0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>Richard Coventry, Prior of Coventry(q.v.), brought a plaint of forcible entry against him.</w:t>
      </w:r>
    </w:p>
    <w:p w14:paraId="75657A65" w14:textId="77777777" w:rsidR="00D86FA0" w:rsidRDefault="00D86FA0" w:rsidP="00D86F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1157DCF" w14:textId="77777777" w:rsidR="00D86FA0" w:rsidRDefault="00D86FA0" w:rsidP="00D86FA0">
      <w:pPr>
        <w:rPr>
          <w:rFonts w:ascii="Times New Roman" w:hAnsi="Times New Roman" w:cs="Times New Roman"/>
        </w:rPr>
      </w:pPr>
    </w:p>
    <w:p w14:paraId="408857A0" w14:textId="77777777" w:rsidR="00D86FA0" w:rsidRDefault="00D86FA0" w:rsidP="00D86FA0">
      <w:pPr>
        <w:rPr>
          <w:rFonts w:ascii="Times New Roman" w:hAnsi="Times New Roman" w:cs="Times New Roman"/>
        </w:rPr>
      </w:pPr>
    </w:p>
    <w:p w14:paraId="49965E68" w14:textId="77777777" w:rsidR="00D86FA0" w:rsidRDefault="00D86FA0" w:rsidP="00D86F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October 2019</w:t>
      </w:r>
    </w:p>
    <w:p w14:paraId="1EFA9644" w14:textId="77777777" w:rsidR="006B2F86" w:rsidRPr="00E71FC3" w:rsidRDefault="00D86F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01A24" w14:textId="77777777" w:rsidR="00D86FA0" w:rsidRDefault="00D86FA0" w:rsidP="00E71FC3">
      <w:r>
        <w:separator/>
      </w:r>
    </w:p>
  </w:endnote>
  <w:endnote w:type="continuationSeparator" w:id="0">
    <w:p w14:paraId="39BB351B" w14:textId="77777777" w:rsidR="00D86FA0" w:rsidRDefault="00D86F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C4C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37C8F" w14:textId="77777777" w:rsidR="00D86FA0" w:rsidRDefault="00D86FA0" w:rsidP="00E71FC3">
      <w:r>
        <w:separator/>
      </w:r>
    </w:p>
  </w:footnote>
  <w:footnote w:type="continuationSeparator" w:id="0">
    <w:p w14:paraId="487C3281" w14:textId="77777777" w:rsidR="00D86FA0" w:rsidRDefault="00D86F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A0"/>
    <w:rsid w:val="001A7C09"/>
    <w:rsid w:val="00577BD5"/>
    <w:rsid w:val="00656CBA"/>
    <w:rsid w:val="006A1F77"/>
    <w:rsid w:val="00733BE7"/>
    <w:rsid w:val="00AB52E8"/>
    <w:rsid w:val="00B16D3F"/>
    <w:rsid w:val="00BB41AC"/>
    <w:rsid w:val="00D86FA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0A15F"/>
  <w15:chartTrackingRefBased/>
  <w15:docId w15:val="{E16D62B1-38A6-49EC-BF6C-0C453A378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6F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2019-10-26T18:27:00Z</dcterms:created>
  <dcterms:modified xsi:type="dcterms:W3CDTF">2019-10-26T18:27:00Z</dcterms:modified>
</cp:coreProperties>
</file>